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4D4338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4D4338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84885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4D4338">
              <w:rPr>
                <w:rFonts w:ascii="Myriad Pro" w:hAnsi="Myriad Pro"/>
                <w:noProof/>
                <w:sz w:val="22"/>
              </w:rPr>
              <w:t>04.11.11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4D4338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D4338" w:rsidP="004D433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Beschreiben von der AOK Plus Krankenkasse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384885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4D4338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D4338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</w:t>
      </w:r>
      <w:r w:rsidR="004D4338">
        <w:rPr>
          <w:rFonts w:ascii="Myriad Pro" w:hAnsi="Myriad Pro"/>
          <w:sz w:val="22"/>
        </w:rPr>
        <w:t>Beschreiben von der AOK Plus Krankennkasse.</w:t>
      </w:r>
    </w:p>
    <w:p w:rsidR="004D4338" w:rsidRDefault="004D433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geht um: Unsere Teilnahme am Ausgleich der Arbeitgeberaufwendungen (AAG) im Krankheitsfall (U1) im Kalenderjahr 2011 </w:t>
      </w:r>
    </w:p>
    <w:p w:rsidR="004D4338" w:rsidRDefault="004D433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4D4338" w:rsidP="004D433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Sollte ich dieses Beschreiben an Frau Engling faxen?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09" w:rsidRDefault="000F0109">
      <w:r>
        <w:separator/>
      </w:r>
    </w:p>
  </w:endnote>
  <w:endnote w:type="continuationSeparator" w:id="0">
    <w:p w:rsidR="000F0109" w:rsidRDefault="000F0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09" w:rsidRDefault="000F0109">
      <w:r>
        <w:separator/>
      </w:r>
    </w:p>
  </w:footnote>
  <w:footnote w:type="continuationSeparator" w:id="0">
    <w:p w:rsidR="000F0109" w:rsidRDefault="000F0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109" w:rsidRDefault="00384885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38488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0F0109" w:rsidRPr="00C0004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0F0109" w:rsidRDefault="000F0109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0F0109" w:rsidRDefault="000F0109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0F0109" w:rsidRDefault="000F0109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0F0109" w:rsidRDefault="000F0109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F0109"/>
    <w:rsid w:val="0013704C"/>
    <w:rsid w:val="00190AB2"/>
    <w:rsid w:val="001E7408"/>
    <w:rsid w:val="00293289"/>
    <w:rsid w:val="002D75DE"/>
    <w:rsid w:val="00384885"/>
    <w:rsid w:val="004251D6"/>
    <w:rsid w:val="00450198"/>
    <w:rsid w:val="004D4338"/>
    <w:rsid w:val="00512759"/>
    <w:rsid w:val="005964B3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104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984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2011-11-04T13:02:00Z</cp:lastPrinted>
  <dcterms:created xsi:type="dcterms:W3CDTF">2011-11-04T13:02:00Z</dcterms:created>
  <dcterms:modified xsi:type="dcterms:W3CDTF">2011-11-04T13:02:00Z</dcterms:modified>
</cp:coreProperties>
</file>